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74545">
        <w:rPr>
          <w:rFonts w:cs="Arial"/>
          <w:b/>
          <w:caps/>
          <w:sz w:val="28"/>
          <w:szCs w:val="28"/>
        </w:rPr>
        <w:t>1530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955C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Instalação de redutores de velocidade / lombadas na Estrada Municipal </w:t>
            </w:r>
            <w:proofErr w:type="spellStart"/>
            <w:r>
              <w:rPr>
                <w:rFonts w:cs="Arial"/>
                <w:sz w:val="20"/>
                <w:szCs w:val="20"/>
              </w:rPr>
              <w:t>Biagino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Chieffi</w:t>
            </w:r>
            <w:proofErr w:type="spellEnd"/>
            <w:r>
              <w:rPr>
                <w:rFonts w:cs="Arial"/>
                <w:sz w:val="20"/>
                <w:szCs w:val="20"/>
              </w:rPr>
              <w:t>, no Bairro Pagador Andrade.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955CC" w:rsidRDefault="003A77BE" w:rsidP="00F955C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</w:t>
      </w:r>
      <w:r w:rsidR="00F955CC">
        <w:rPr>
          <w:rFonts w:cs="Arial"/>
        </w:rPr>
        <w:t xml:space="preserve"> acionada a Secretaria de Mobilidade Urbana, a fim de </w:t>
      </w:r>
      <w:r w:rsidR="00252940">
        <w:rPr>
          <w:rFonts w:cs="Arial"/>
        </w:rPr>
        <w:t xml:space="preserve">que </w:t>
      </w:r>
      <w:bookmarkStart w:id="0" w:name="_GoBack"/>
      <w:bookmarkEnd w:id="0"/>
      <w:r w:rsidR="00F955CC">
        <w:rPr>
          <w:rFonts w:cs="Arial"/>
        </w:rPr>
        <w:t>analise a necessidade de i</w:t>
      </w:r>
      <w:r w:rsidR="00F955CC" w:rsidRPr="00F955CC">
        <w:rPr>
          <w:rFonts w:cs="Arial"/>
        </w:rPr>
        <w:t xml:space="preserve">nstalação de redutores de velocidade / lombadas na Estrada Municipal </w:t>
      </w:r>
      <w:proofErr w:type="spellStart"/>
      <w:r w:rsidR="00F955CC" w:rsidRPr="00F955CC">
        <w:rPr>
          <w:rFonts w:cs="Arial"/>
        </w:rPr>
        <w:t>Biagino</w:t>
      </w:r>
      <w:proofErr w:type="spellEnd"/>
      <w:r w:rsidR="00F955CC" w:rsidRPr="00F955CC">
        <w:rPr>
          <w:rFonts w:cs="Arial"/>
        </w:rPr>
        <w:t xml:space="preserve"> </w:t>
      </w:r>
      <w:proofErr w:type="spellStart"/>
      <w:r w:rsidR="00F955CC" w:rsidRPr="00F955CC">
        <w:rPr>
          <w:rFonts w:cs="Arial"/>
        </w:rPr>
        <w:t>Chieffi</w:t>
      </w:r>
      <w:proofErr w:type="spellEnd"/>
      <w:r w:rsidR="00F955CC" w:rsidRPr="00F955CC">
        <w:rPr>
          <w:rFonts w:cs="Arial"/>
        </w:rPr>
        <w:t>, no Bairro Pagador Andrade.</w:t>
      </w:r>
    </w:p>
    <w:p w:rsidR="00572790" w:rsidRDefault="00F955CC" w:rsidP="00572790">
      <w:pPr>
        <w:tabs>
          <w:tab w:val="left" w:pos="-600"/>
        </w:tabs>
        <w:spacing w:after="120" w:line="324" w:lineRule="auto"/>
        <w:ind w:firstLine="1701"/>
        <w:jc w:val="both"/>
      </w:pPr>
      <w:r>
        <w:t xml:space="preserve">O local requer atenção especial, pois o tráfego de caminhões e carros na referida estrada aumentou ainda mais com a chegada do Empreendimento Floradas </w:t>
      </w:r>
      <w:proofErr w:type="spellStart"/>
      <w:r>
        <w:t>Arboville</w:t>
      </w:r>
      <w:proofErr w:type="spellEnd"/>
      <w:r>
        <w:t xml:space="preserve"> na região. Também acontecem atropelamentos de animais, comprometendo a segurança de todos.</w:t>
      </w:r>
    </w:p>
    <w:p w:rsidR="00572790" w:rsidRPr="00572790" w:rsidRDefault="00572790" w:rsidP="00572790">
      <w:pPr>
        <w:tabs>
          <w:tab w:val="left" w:pos="-600"/>
        </w:tabs>
        <w:spacing w:after="120" w:line="324" w:lineRule="auto"/>
        <w:ind w:firstLine="1701"/>
        <w:jc w:val="both"/>
      </w:pPr>
      <w:r>
        <w:t xml:space="preserve">Dada a importância do presente pedido, contamos com o acolhimento do </w:t>
      </w:r>
    </w:p>
    <w:p w:rsidR="003A77BE" w:rsidRPr="001840AD" w:rsidRDefault="00572790" w:rsidP="00572790">
      <w:pPr>
        <w:spacing w:line="360" w:lineRule="auto"/>
        <w:jc w:val="both"/>
        <w:rPr>
          <w:rFonts w:cs="Arial"/>
        </w:rPr>
      </w:pPr>
      <w:r>
        <w:t xml:space="preserve"> Senhor Prefeito, e 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955CC">
        <w:rPr>
          <w:rFonts w:cs="Arial"/>
        </w:rPr>
        <w:t>2 de junho de 2021.</w:t>
      </w:r>
    </w:p>
    <w:p w:rsidR="00F955CC" w:rsidRDefault="00F955C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955CC" w:rsidRPr="005D429C" w:rsidRDefault="00F955CC" w:rsidP="00F955C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F955CC" w:rsidRPr="005D429C" w:rsidRDefault="00F955CC" w:rsidP="00F955C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F955CC" w:rsidRPr="00ED4D34" w:rsidRDefault="00F955C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F955CC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B6B" w:rsidRDefault="00B57B6B">
      <w:r>
        <w:separator/>
      </w:r>
    </w:p>
  </w:endnote>
  <w:endnote w:type="continuationSeparator" w:id="0">
    <w:p w:rsidR="00B57B6B" w:rsidRDefault="00B5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B6B" w:rsidRDefault="00B57B6B">
      <w:r>
        <w:separator/>
      </w:r>
    </w:p>
  </w:footnote>
  <w:footnote w:type="continuationSeparator" w:id="0">
    <w:p w:rsidR="00B57B6B" w:rsidRDefault="00B57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2940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72790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4545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385"/>
    <w:rsid w:val="00B10E9F"/>
    <w:rsid w:val="00B217B8"/>
    <w:rsid w:val="00B23E71"/>
    <w:rsid w:val="00B34959"/>
    <w:rsid w:val="00B57B6B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955CC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1979-A4E5-4B5E-852E-3E3B2224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26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5</cp:revision>
  <cp:lastPrinted>2020-03-16T12:28:00Z</cp:lastPrinted>
  <dcterms:created xsi:type="dcterms:W3CDTF">2021-05-31T14:57:00Z</dcterms:created>
  <dcterms:modified xsi:type="dcterms:W3CDTF">2021-06-01T10:56:00Z</dcterms:modified>
</cp:coreProperties>
</file>